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C037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35A56">
        <w:trPr>
          <w:trHeight w:val="478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A35A56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4.2.3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A35A56" w:rsidRDefault="00A35A56" w:rsidP="00A35A56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A35A56" w:rsidRDefault="002F054A" w:rsidP="00A35A5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35A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A35A56" w:rsidRPr="00BC790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453A01" w:rsidRPr="00A35A56" w:rsidRDefault="00A35A56" w:rsidP="00A35A56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 </w:t>
            </w:r>
            <w:r w:rsidRPr="00BC790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35A5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  <w:p w:rsidR="00A35A56" w:rsidRPr="003B7C5A" w:rsidRDefault="00A35A56" w:rsidP="0003062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5385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35A5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35A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A35A56" w:rsidRPr="002B2A2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03062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A35A5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A35A56">
        <w:trPr>
          <w:gridAfter w:val="1"/>
          <w:wAfter w:w="6" w:type="dxa"/>
          <w:trHeight w:val="1857"/>
        </w:trPr>
        <w:tc>
          <w:tcPr>
            <w:tcW w:w="9663" w:type="dxa"/>
            <w:gridSpan w:val="3"/>
          </w:tcPr>
          <w:p w:rsidR="002F054A" w:rsidRPr="00030624" w:rsidRDefault="002F054A" w:rsidP="00030624">
            <w:pPr>
              <w:jc w:val="thaiDistribute"/>
              <w:rPr>
                <w:rFonts w:ascii="TH SarabunPSK" w:hAnsi="TH SarabunPSK" w:cs="TH SarabunPSK"/>
                <w:b/>
                <w:bCs/>
                <w:spacing w:val="12"/>
                <w:sz w:val="30"/>
                <w:szCs w:val="30"/>
              </w:rPr>
            </w:pPr>
            <w:r w:rsidRPr="00030624">
              <w:rPr>
                <w:rFonts w:ascii="TH SarabunPSK" w:hAnsi="TH SarabunPSK" w:cs="TH SarabunPSK"/>
                <w:b/>
                <w:bCs/>
                <w:spacing w:val="12"/>
                <w:sz w:val="30"/>
                <w:szCs w:val="30"/>
                <w:cs/>
              </w:rPr>
              <w:t>คำอธิบาย</w:t>
            </w:r>
            <w:r w:rsidR="002D2958" w:rsidRPr="00030624">
              <w:rPr>
                <w:rFonts w:ascii="TH SarabunPSK" w:hAnsi="TH SarabunPSK" w:cs="TH SarabunPSK" w:hint="cs"/>
                <w:b/>
                <w:bCs/>
                <w:spacing w:val="12"/>
                <w:sz w:val="30"/>
                <w:szCs w:val="30"/>
                <w:cs/>
              </w:rPr>
              <w:t xml:space="preserve"> </w:t>
            </w:r>
            <w:r w:rsidRPr="00030624">
              <w:rPr>
                <w:rFonts w:ascii="TH SarabunPSK" w:hAnsi="TH SarabunPSK" w:cs="TH SarabunPSK"/>
                <w:b/>
                <w:bCs/>
                <w:spacing w:val="12"/>
                <w:sz w:val="30"/>
                <w:szCs w:val="30"/>
                <w:cs/>
              </w:rPr>
              <w:t xml:space="preserve">: </w:t>
            </w:r>
          </w:p>
          <w:p w:rsidR="00E379B3" w:rsidRPr="00030624" w:rsidRDefault="006C7B37" w:rsidP="00030624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pacing w:val="12"/>
                <w:sz w:val="30"/>
                <w:szCs w:val="30"/>
                <w:cs/>
              </w:rPr>
            </w:pPr>
            <w:r w:rsidRPr="00030624">
              <w:rPr>
                <w:rFonts w:ascii="TH SarabunPSK" w:hAnsi="TH SarabunPSK" w:cs="TH SarabunPSK"/>
                <w:spacing w:val="12"/>
                <w:sz w:val="32"/>
                <w:szCs w:val="32"/>
                <w:cs/>
              </w:rPr>
              <w:tab/>
            </w:r>
            <w:r w:rsidR="00A35A56" w:rsidRPr="00030624">
              <w:rPr>
                <w:rFonts w:ascii="TH SarabunPSK" w:hAnsi="TH SarabunPSK" w:cs="TH SarabunPSK"/>
                <w:color w:val="000000"/>
                <w:spacing w:val="12"/>
                <w:sz w:val="30"/>
                <w:szCs w:val="30"/>
                <w:cs/>
              </w:rPr>
              <w:t>การพิจารณาผลสำเร็จ</w:t>
            </w:r>
            <w:r w:rsidR="00A35A56" w:rsidRPr="00030624">
              <w:rPr>
                <w:rFonts w:ascii="TH SarabunPSK" w:hAnsi="TH SarabunPSK" w:cs="TH SarabunPSK"/>
                <w:spacing w:val="12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A35A56" w:rsidRPr="00030624">
              <w:rPr>
                <w:rFonts w:ascii="TH SarabunPSK" w:hAnsi="TH SarabunPSK" w:cs="TH SarabunPSK"/>
                <w:color w:val="000000"/>
                <w:spacing w:val="12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35A56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A56" w:rsidRPr="00F108FD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Pr="00595A50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35A56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A56" w:rsidRPr="00F108FD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Pr="00595A50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35A56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A56" w:rsidRPr="00F108FD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Pr="00595A50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35A56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A56" w:rsidRPr="00F108FD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Pr="00595A50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35A56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A56" w:rsidRPr="00F108FD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Pr="00595A50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8"/>
              <w:gridCol w:w="837"/>
              <w:gridCol w:w="1559"/>
              <w:gridCol w:w="1486"/>
              <w:gridCol w:w="1433"/>
            </w:tblGrid>
            <w:tr w:rsidR="002F054A" w:rsidRPr="003B7C5A" w:rsidTr="00A87791">
              <w:trPr>
                <w:trHeight w:val="902"/>
                <w:jc w:val="center"/>
              </w:trPr>
              <w:tc>
                <w:tcPr>
                  <w:tcW w:w="393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83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35A56" w:rsidRPr="003B7C5A" w:rsidTr="00A87791">
              <w:trPr>
                <w:trHeight w:val="856"/>
                <w:jc w:val="center"/>
              </w:trPr>
              <w:tc>
                <w:tcPr>
                  <w:tcW w:w="3938" w:type="dxa"/>
                </w:tcPr>
                <w:p w:rsidR="00A35A56" w:rsidRPr="00595A50" w:rsidRDefault="00A35A56" w:rsidP="00A35A56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95A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837" w:type="dxa"/>
                </w:tcPr>
                <w:p w:rsidR="00A35A56" w:rsidRPr="00A87791" w:rsidRDefault="00A35A56" w:rsidP="00A35A56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A8779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87791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Default="008D1A9D" w:rsidP="00A35A5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Default="008D1A9D" w:rsidP="00A35A5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Default="008D1A9D" w:rsidP="00A35A5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FD52A1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87791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D43" w:rsidRDefault="00CB6D43">
      <w:r>
        <w:separator/>
      </w:r>
    </w:p>
  </w:endnote>
  <w:endnote w:type="continuationSeparator" w:id="0">
    <w:p w:rsidR="00CB6D43" w:rsidRDefault="00CB6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D43" w:rsidRDefault="00CB6D43">
      <w:r>
        <w:separator/>
      </w:r>
    </w:p>
  </w:footnote>
  <w:footnote w:type="continuationSeparator" w:id="0">
    <w:p w:rsidR="00CB6D43" w:rsidRDefault="00CB6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A877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A877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0624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3624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1A9D"/>
    <w:rsid w:val="008D27EB"/>
    <w:rsid w:val="008E45ED"/>
    <w:rsid w:val="008E5987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037F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35A56"/>
    <w:rsid w:val="00A4208E"/>
    <w:rsid w:val="00A50AE4"/>
    <w:rsid w:val="00A535B4"/>
    <w:rsid w:val="00A541E6"/>
    <w:rsid w:val="00A560E5"/>
    <w:rsid w:val="00A74F3A"/>
    <w:rsid w:val="00A86C64"/>
    <w:rsid w:val="00A87791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B6D43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2A1"/>
    <w:rsid w:val="00FD5F32"/>
    <w:rsid w:val="00FD7625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A3F3E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879F7-FF9A-429A-9067-BEAAAFD55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4</cp:revision>
  <cp:lastPrinted>2018-04-05T01:06:00Z</cp:lastPrinted>
  <dcterms:created xsi:type="dcterms:W3CDTF">2019-05-16T03:31:00Z</dcterms:created>
  <dcterms:modified xsi:type="dcterms:W3CDTF">2019-06-11T09:26:00Z</dcterms:modified>
</cp:coreProperties>
</file>